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AF9DD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rPr>
          <w:u w:val="single"/>
        </w:rPr>
        <w:t>Reginald SWAILE</w:t>
      </w:r>
      <w:r>
        <w:t xml:space="preserve">      (fl.1486)</w:t>
      </w:r>
    </w:p>
    <w:p w14:paraId="23A07020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>Clerk.</w:t>
      </w:r>
    </w:p>
    <w:p w14:paraId="5CFA311F" w14:textId="77777777" w:rsidR="009C5347" w:rsidRDefault="009C5347" w:rsidP="009C5347">
      <w:pPr>
        <w:pStyle w:val="NoSpacing"/>
        <w:tabs>
          <w:tab w:val="left" w:pos="1440"/>
        </w:tabs>
        <w:jc w:val="both"/>
      </w:pPr>
    </w:p>
    <w:p w14:paraId="053B66A1" w14:textId="77777777" w:rsidR="009C5347" w:rsidRDefault="009C5347" w:rsidP="009C5347">
      <w:pPr>
        <w:pStyle w:val="NoSpacing"/>
        <w:tabs>
          <w:tab w:val="left" w:pos="1440"/>
        </w:tabs>
        <w:jc w:val="both"/>
      </w:pPr>
    </w:p>
    <w:p w14:paraId="52DCE556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>11 Mar.1486</w:t>
      </w:r>
      <w:r>
        <w:tab/>
        <w:t xml:space="preserve"> He was instituted to a moiety of the rectory of </w:t>
      </w:r>
      <w:proofErr w:type="spellStart"/>
      <w:r>
        <w:t>St.Mary’s</w:t>
      </w:r>
      <w:proofErr w:type="spellEnd"/>
      <w:r>
        <w:t xml:space="preserve">, </w:t>
      </w:r>
      <w:proofErr w:type="spellStart"/>
      <w:r>
        <w:t>Bishophill</w:t>
      </w:r>
      <w:proofErr w:type="spellEnd"/>
      <w:r>
        <w:t>,</w:t>
      </w:r>
    </w:p>
    <w:p w14:paraId="7F56EC94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ab/>
        <w:t xml:space="preserve">York, in the person of George </w:t>
      </w:r>
      <w:proofErr w:type="spellStart"/>
      <w:r>
        <w:t>Swaile</w:t>
      </w:r>
      <w:proofErr w:type="spellEnd"/>
      <w:r>
        <w:t>, his proctor(q.v.).</w:t>
      </w:r>
    </w:p>
    <w:p w14:paraId="44BEEFE3" w14:textId="77777777" w:rsidR="009C5347" w:rsidRDefault="009C5347" w:rsidP="009C5347">
      <w:pPr>
        <w:pStyle w:val="NoSpacing"/>
        <w:ind w:left="720" w:firstLine="720"/>
      </w:pPr>
      <w:r>
        <w:t>(“The Register of Thomas Rotherham, Archbishop of York 1480-1500</w:t>
      </w:r>
    </w:p>
    <w:p w14:paraId="6C05B6B2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23EC5B3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ab/>
        <w:t>p.55).</w:t>
      </w:r>
    </w:p>
    <w:p w14:paraId="2D332165" w14:textId="77777777" w:rsidR="009C5347" w:rsidRDefault="009C5347" w:rsidP="009C5347">
      <w:pPr>
        <w:pStyle w:val="NoSpacing"/>
        <w:tabs>
          <w:tab w:val="left" w:pos="1440"/>
        </w:tabs>
        <w:jc w:val="both"/>
      </w:pPr>
    </w:p>
    <w:p w14:paraId="1D94F077" w14:textId="77777777" w:rsidR="009C5347" w:rsidRDefault="009C5347" w:rsidP="009C5347">
      <w:pPr>
        <w:pStyle w:val="NoSpacing"/>
        <w:tabs>
          <w:tab w:val="left" w:pos="1440"/>
        </w:tabs>
        <w:jc w:val="both"/>
      </w:pPr>
    </w:p>
    <w:p w14:paraId="75D9D7B9" w14:textId="77777777" w:rsidR="009C5347" w:rsidRDefault="009C5347" w:rsidP="009C5347">
      <w:pPr>
        <w:pStyle w:val="NoSpacing"/>
        <w:tabs>
          <w:tab w:val="left" w:pos="1440"/>
        </w:tabs>
        <w:jc w:val="both"/>
      </w:pPr>
      <w:r>
        <w:t>30 January 2020</w:t>
      </w:r>
    </w:p>
    <w:p w14:paraId="0AF8B0D6" w14:textId="77777777" w:rsidR="006B2F86" w:rsidRPr="00E71FC3" w:rsidRDefault="009C53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0C442" w14:textId="77777777" w:rsidR="009C5347" w:rsidRDefault="009C5347" w:rsidP="00E71FC3">
      <w:pPr>
        <w:spacing w:after="0" w:line="240" w:lineRule="auto"/>
      </w:pPr>
      <w:r>
        <w:separator/>
      </w:r>
    </w:p>
  </w:endnote>
  <w:endnote w:type="continuationSeparator" w:id="0">
    <w:p w14:paraId="1480C660" w14:textId="77777777" w:rsidR="009C5347" w:rsidRDefault="009C53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9388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4AFAD" w14:textId="77777777" w:rsidR="009C5347" w:rsidRDefault="009C5347" w:rsidP="00E71FC3">
      <w:pPr>
        <w:spacing w:after="0" w:line="240" w:lineRule="auto"/>
      </w:pPr>
      <w:r>
        <w:separator/>
      </w:r>
    </w:p>
  </w:footnote>
  <w:footnote w:type="continuationSeparator" w:id="0">
    <w:p w14:paraId="265E91F0" w14:textId="77777777" w:rsidR="009C5347" w:rsidRDefault="009C53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347"/>
    <w:rsid w:val="001A7C09"/>
    <w:rsid w:val="00577BD5"/>
    <w:rsid w:val="006A1F77"/>
    <w:rsid w:val="00733BE7"/>
    <w:rsid w:val="009C53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4F14A"/>
  <w15:chartTrackingRefBased/>
  <w15:docId w15:val="{706B769D-7737-420A-80A8-81BD0F77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2020-02-12T20:46:00Z</dcterms:created>
  <dcterms:modified xsi:type="dcterms:W3CDTF">2020-02-12T20:47:00Z</dcterms:modified>
</cp:coreProperties>
</file>